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C1E0A" w14:textId="77777777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B31FE0" w:rsidRPr="00B31FE0">
        <w:rPr>
          <w:rFonts w:ascii="Arial" w:eastAsia="Times New Roman" w:hAnsi="Arial" w:cs="Arial"/>
          <w:bCs/>
          <w:sz w:val="24"/>
          <w:szCs w:val="20"/>
          <w:lang w:eastAsia="pl-PL"/>
        </w:rPr>
        <w:t>3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1A794211" w14:textId="77777777" w:rsidTr="00D62E6E">
        <w:tc>
          <w:tcPr>
            <w:tcW w:w="2800" w:type="dxa"/>
          </w:tcPr>
          <w:p w14:paraId="29D9634A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3C2D8E4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35074F7D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4812BC6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7ADB8A89" w14:textId="77777777" w:rsidTr="00D62E6E">
        <w:tc>
          <w:tcPr>
            <w:tcW w:w="2800" w:type="dxa"/>
          </w:tcPr>
          <w:p w14:paraId="38E858D3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4A4578A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6FBF2E82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4682837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535EB1B0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B31FE0" w:rsidRPr="00C14101" w14:paraId="5C039A68" w14:textId="77777777" w:rsidTr="005561DE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D399F5" w14:textId="77777777" w:rsidR="00B31FE0" w:rsidRPr="00C14101" w:rsidRDefault="00B31FE0" w:rsidP="005561DE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3AC630DC" w14:textId="77777777" w:rsidR="00B31FE0" w:rsidRPr="00C14101" w:rsidRDefault="00B31FE0" w:rsidP="005561DE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B31FE0">
              <w:rPr>
                <w:rFonts w:ascii="Arial" w:eastAsia="Times New Roman" w:hAnsi="Arial" w:cs="Arial"/>
                <w:lang w:eastAsia="pl-PL"/>
              </w:rPr>
              <w:t>(t.j. Dz. U. z 2024 r. poz. 1320 z późn. zm.)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604D2E47" w14:textId="77777777" w:rsidR="00B31FE0" w:rsidRPr="00C14101" w:rsidRDefault="00B31FE0" w:rsidP="005561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0BF54924" w14:textId="77777777" w:rsidR="00B31FE0" w:rsidRPr="00C14101" w:rsidRDefault="00B31FE0" w:rsidP="005561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114767B1" w14:textId="77777777" w:rsidR="00BC121E" w:rsidRPr="00C14101" w:rsidRDefault="00B31FE0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6608BC47" w14:textId="77777777" w:rsidTr="00D62E6E">
        <w:tc>
          <w:tcPr>
            <w:tcW w:w="2269" w:type="dxa"/>
          </w:tcPr>
          <w:p w14:paraId="7B61B7F4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EDB16DB" w14:textId="77777777" w:rsidR="00D62E6E" w:rsidRPr="00D62E6E" w:rsidRDefault="00B31FE0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31FE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Opracowanie miejscowych planów zagospodarowania przestrzennego dla Gminy Szczerców</w:t>
            </w:r>
            <w:r w:rsidR="00D62E6E" w:rsidRPr="00D62E6E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B31FE0" w:rsidRPr="00D62E6E" w14:paraId="2D2797BB" w14:textId="77777777" w:rsidTr="005561DE">
        <w:tc>
          <w:tcPr>
            <w:tcW w:w="2269" w:type="dxa"/>
          </w:tcPr>
          <w:p w14:paraId="782BDF35" w14:textId="77777777" w:rsidR="00B31FE0" w:rsidRPr="00D62E6E" w:rsidRDefault="00B31FE0" w:rsidP="005561D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461EF847" w14:textId="77777777" w:rsidR="00B31FE0" w:rsidRPr="00D62E6E" w:rsidRDefault="00B31FE0" w:rsidP="005561D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31FE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PR.3.6721.1/2/3.2026</w:t>
            </w:r>
          </w:p>
        </w:tc>
      </w:tr>
    </w:tbl>
    <w:p w14:paraId="62F4B5E7" w14:textId="77777777" w:rsidR="00BC121E" w:rsidRDefault="00B31FE0" w:rsidP="00A64FCF">
      <w:pPr>
        <w:spacing w:before="240" w:after="24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B31FE0">
        <w:rPr>
          <w:rFonts w:ascii="Arial" w:eastAsia="Times New Roman" w:hAnsi="Arial" w:cs="Arial"/>
          <w:b/>
          <w:sz w:val="24"/>
          <w:szCs w:val="24"/>
          <w:lang w:eastAsia="pl-PL"/>
        </w:rPr>
        <w:t>Gmina Szczerców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60F33802" w14:textId="77777777" w:rsidR="00BC121E" w:rsidRPr="00C14101" w:rsidRDefault="00A64FC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Nie przynależę / Przynależę </w:t>
      </w:r>
      <w:r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</w:t>
      </w:r>
      <w:r>
        <w:rPr>
          <w:rFonts w:ascii="Arial" w:eastAsia="Times New Roman" w:hAnsi="Arial" w:cs="Arial"/>
          <w:b/>
          <w:bCs/>
          <w:color w:val="0070C0"/>
          <w:sz w:val="28"/>
          <w:szCs w:val="28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3030B3" w:rsidRPr="003030B3">
        <w:rPr>
          <w:rFonts w:ascii="Arial" w:eastAsia="Times New Roman" w:hAnsi="Arial" w:cs="Arial"/>
          <w:sz w:val="24"/>
          <w:szCs w:val="24"/>
          <w:lang w:eastAsia="pl-PL"/>
        </w:rPr>
        <w:t>t.j. Dz.U. 2024 poz. 1616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DB87D70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CF03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1E4022" w:rsidRPr="00A64FCF">
        <w:rPr>
          <w:rFonts w:ascii="Arial" w:eastAsia="Times New Roman" w:hAnsi="Arial" w:cs="Arial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64"/>
        <w:gridCol w:w="5482"/>
      </w:tblGrid>
      <w:tr w:rsidR="00BC121E" w:rsidRPr="00C14101" w14:paraId="2C59C595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3449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C56F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294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442AAD8A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C198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9D3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FC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05D40410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7115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0654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73E0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31AC8951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431CC869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424131C5" w14:textId="77777777" w:rsid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color w:val="0070C0"/>
          <w:sz w:val="20"/>
          <w:szCs w:val="20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lastRenderedPageBreak/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CF03EF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Niepotrzebne skreślić lub usunąć</w:t>
      </w:r>
    </w:p>
    <w:p w14:paraId="5A1F334C" w14:textId="77777777" w:rsidR="00CF03EF" w:rsidRPr="00067B62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**</w:t>
      </w:r>
      <w:r>
        <w:rPr>
          <w:rFonts w:ascii="Arial" w:eastAsia="Times New Roman" w:hAnsi="Arial" w:cs="Arial"/>
          <w:color w:val="0070C0"/>
          <w:sz w:val="20"/>
          <w:szCs w:val="20"/>
          <w:lang w:eastAsia="pl-PL"/>
        </w:rPr>
        <w:t xml:space="preserve"> Wypełnić jeżeli dotyczy</w:t>
      </w:r>
    </w:p>
    <w:p w14:paraId="79FFD78D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7B0E4A35" w14:textId="77777777" w:rsidTr="00620E37">
        <w:tc>
          <w:tcPr>
            <w:tcW w:w="2660" w:type="dxa"/>
          </w:tcPr>
          <w:p w14:paraId="66FD4078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C9F2C5D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2175AD6D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3A8AE692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7DBC3CD0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3975E63B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31FE0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6E41DF38" w14:textId="77777777" w:rsidR="00106AC7" w:rsidRPr="00BC121E" w:rsidRDefault="00106AC7" w:rsidP="001E4022"/>
    <w:sectPr w:rsidR="00106AC7" w:rsidRPr="00BC121E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FBE7F" w14:textId="77777777" w:rsidR="00256CEB" w:rsidRDefault="00256CEB">
      <w:r>
        <w:separator/>
      </w:r>
    </w:p>
  </w:endnote>
  <w:endnote w:type="continuationSeparator" w:id="0">
    <w:p w14:paraId="32FC6A54" w14:textId="77777777" w:rsidR="00256CEB" w:rsidRDefault="0025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9F39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602DE3F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8A3FA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1D77156" w14:textId="0FAC0FC0" w:rsidR="009A4CD3" w:rsidRDefault="009478A1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85329FB" wp14:editId="7545BE8D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76571665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8075E2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123969B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9C2C6" w14:textId="77777777" w:rsidR="00B31FE0" w:rsidRDefault="00B31F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E5A6" w14:textId="77777777" w:rsidR="00256CEB" w:rsidRDefault="00256CEB">
      <w:r>
        <w:separator/>
      </w:r>
    </w:p>
  </w:footnote>
  <w:footnote w:type="continuationSeparator" w:id="0">
    <w:p w14:paraId="403362E9" w14:textId="77777777" w:rsidR="00256CEB" w:rsidRDefault="0025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D3D83" w14:textId="77777777" w:rsidR="00B31FE0" w:rsidRDefault="00B31F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A7F1E" w14:textId="77777777" w:rsidR="00B31FE0" w:rsidRDefault="00B31FE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4A47B" w14:textId="77777777" w:rsidR="00B31FE0" w:rsidRDefault="00B31F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7528477">
    <w:abstractNumId w:val="13"/>
  </w:num>
  <w:num w:numId="2" w16cid:durableId="1051077743">
    <w:abstractNumId w:val="0"/>
  </w:num>
  <w:num w:numId="3" w16cid:durableId="1533373351">
    <w:abstractNumId w:val="11"/>
  </w:num>
  <w:num w:numId="4" w16cid:durableId="754666014">
    <w:abstractNumId w:val="8"/>
  </w:num>
  <w:num w:numId="5" w16cid:durableId="414938974">
    <w:abstractNumId w:val="7"/>
  </w:num>
  <w:num w:numId="6" w16cid:durableId="464085336">
    <w:abstractNumId w:val="1"/>
  </w:num>
  <w:num w:numId="7" w16cid:durableId="797143976">
    <w:abstractNumId w:val="6"/>
  </w:num>
  <w:num w:numId="8" w16cid:durableId="1414400939">
    <w:abstractNumId w:val="3"/>
  </w:num>
  <w:num w:numId="9" w16cid:durableId="1563323974">
    <w:abstractNumId w:val="2"/>
  </w:num>
  <w:num w:numId="10" w16cid:durableId="1324121595">
    <w:abstractNumId w:val="5"/>
  </w:num>
  <w:num w:numId="11" w16cid:durableId="1599871734">
    <w:abstractNumId w:val="10"/>
  </w:num>
  <w:num w:numId="12" w16cid:durableId="83500000">
    <w:abstractNumId w:val="4"/>
  </w:num>
  <w:num w:numId="13" w16cid:durableId="377365896">
    <w:abstractNumId w:val="9"/>
  </w:num>
  <w:num w:numId="14" w16cid:durableId="42568735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CEB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56CEB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2661A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478A1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31FE0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7DDC"/>
  <w15:chartTrackingRefBased/>
  <w15:docId w15:val="{F8D7D430-5E02-40D3-B971-6B2B186D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2</Pages>
  <Words>245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rosiak_t</dc:creator>
  <cp:keywords/>
  <cp:lastModifiedBy>Wojciech Gnyp</cp:lastModifiedBy>
  <cp:revision>2</cp:revision>
  <cp:lastPrinted>2010-01-07T09:39:00Z</cp:lastPrinted>
  <dcterms:created xsi:type="dcterms:W3CDTF">2026-04-15T11:47:00Z</dcterms:created>
  <dcterms:modified xsi:type="dcterms:W3CDTF">2026-04-15T11:47:00Z</dcterms:modified>
</cp:coreProperties>
</file>